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62D" w:rsidRDefault="00DA762D" w:rsidP="00DA76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HENFREY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A762D" w:rsidRDefault="00DA762D" w:rsidP="00DA76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Yeoman.</w:t>
      </w:r>
    </w:p>
    <w:p w:rsidR="00DA762D" w:rsidRDefault="00DA762D" w:rsidP="00DA762D">
      <w:pPr>
        <w:rPr>
          <w:rFonts w:ascii="Times New Roman" w:hAnsi="Times New Roman" w:cs="Times New Roman"/>
        </w:rPr>
      </w:pPr>
    </w:p>
    <w:p w:rsidR="00DA762D" w:rsidRDefault="00DA762D" w:rsidP="00DA762D">
      <w:pPr>
        <w:rPr>
          <w:rFonts w:ascii="Times New Roman" w:hAnsi="Times New Roman" w:cs="Times New Roman"/>
        </w:rPr>
      </w:pPr>
    </w:p>
    <w:p w:rsidR="00DA762D" w:rsidRDefault="00DA762D" w:rsidP="00DA76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Bourdygan</w:t>
      </w:r>
      <w:proofErr w:type="spellEnd"/>
      <w:r>
        <w:rPr>
          <w:rFonts w:ascii="Times New Roman" w:hAnsi="Times New Roman" w:cs="Times New Roman"/>
        </w:rPr>
        <w:t>(q.v.) brought a plaint of debt against him and Edward</w:t>
      </w:r>
    </w:p>
    <w:p w:rsidR="00DA762D" w:rsidRDefault="00DA762D" w:rsidP="00DA76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Whytford</w:t>
      </w:r>
      <w:proofErr w:type="spellEnd"/>
      <w:r>
        <w:rPr>
          <w:rFonts w:ascii="Times New Roman" w:hAnsi="Times New Roman" w:cs="Times New Roman"/>
        </w:rPr>
        <w:t xml:space="preserve"> of Northchurch, Hertfordshire(q.v.).</w:t>
      </w:r>
    </w:p>
    <w:p w:rsidR="00DA762D" w:rsidRDefault="00DA762D" w:rsidP="00DA76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DA762D" w:rsidRDefault="00DA762D" w:rsidP="00DA762D">
      <w:pPr>
        <w:rPr>
          <w:rFonts w:ascii="Times New Roman" w:hAnsi="Times New Roman" w:cs="Times New Roman"/>
        </w:rPr>
      </w:pPr>
    </w:p>
    <w:p w:rsidR="00DA762D" w:rsidRDefault="00DA762D" w:rsidP="00DA762D">
      <w:pPr>
        <w:rPr>
          <w:rFonts w:ascii="Times New Roman" w:hAnsi="Times New Roman" w:cs="Times New Roman"/>
        </w:rPr>
      </w:pPr>
    </w:p>
    <w:p w:rsidR="00DA762D" w:rsidRDefault="00DA762D" w:rsidP="00DA76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2017</w:t>
      </w:r>
    </w:p>
    <w:p w:rsidR="006B2F86" w:rsidRPr="00E71FC3" w:rsidRDefault="00DA76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62D" w:rsidRDefault="00DA762D" w:rsidP="00E71FC3">
      <w:r>
        <w:separator/>
      </w:r>
    </w:p>
  </w:endnote>
  <w:endnote w:type="continuationSeparator" w:id="0">
    <w:p w:rsidR="00DA762D" w:rsidRDefault="00DA762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62D" w:rsidRDefault="00DA762D" w:rsidP="00E71FC3">
      <w:r>
        <w:separator/>
      </w:r>
    </w:p>
  </w:footnote>
  <w:footnote w:type="continuationSeparator" w:id="0">
    <w:p w:rsidR="00DA762D" w:rsidRDefault="00DA762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62D"/>
    <w:rsid w:val="001A7C09"/>
    <w:rsid w:val="00577BD5"/>
    <w:rsid w:val="00656CBA"/>
    <w:rsid w:val="006A1F77"/>
    <w:rsid w:val="00733BE7"/>
    <w:rsid w:val="00AB52E8"/>
    <w:rsid w:val="00B16D3F"/>
    <w:rsid w:val="00BB41AC"/>
    <w:rsid w:val="00DA762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28805B-896A-4A4E-A8BE-3B76D8D4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A762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2017-03-20T22:29:00Z</dcterms:created>
  <dcterms:modified xsi:type="dcterms:W3CDTF">2017-03-20T22:30:00Z</dcterms:modified>
</cp:coreProperties>
</file>